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D5F" w:rsidRPr="005A2F27" w:rsidRDefault="00674D5F" w:rsidP="005A2F27">
      <w:pPr>
        <w:pStyle w:val="FilmKilde"/>
      </w:pPr>
      <w:r w:rsidRPr="005A2F27">
        <w:t xml:space="preserve">Filmanmeldelse – ”The </w:t>
      </w:r>
      <w:proofErr w:type="spellStart"/>
      <w:r w:rsidRPr="005A2F27">
        <w:t>Number</w:t>
      </w:r>
      <w:proofErr w:type="spellEnd"/>
      <w:r w:rsidRPr="005A2F27">
        <w:t xml:space="preserve"> </w:t>
      </w:r>
      <w:smartTag w:uri="urn:schemas-microsoft-com:office:smarttags" w:element="metricconverter">
        <w:smartTagPr>
          <w:attr w:name="ProductID" w:val="23”"/>
        </w:smartTagPr>
        <w:r w:rsidRPr="005A2F27">
          <w:t>23”</w:t>
        </w:r>
      </w:smartTag>
    </w:p>
    <w:p w:rsidR="00674D5F" w:rsidRPr="005A2F27" w:rsidRDefault="00674D5F" w:rsidP="005A2F27">
      <w:pPr>
        <w:pStyle w:val="FilmKilde"/>
      </w:pPr>
      <w:r w:rsidRPr="005A2F27">
        <w:t>Kilde: Berlingske Tidende</w:t>
      </w:r>
    </w:p>
    <w:p w:rsidR="00674D5F" w:rsidRPr="005A2F27" w:rsidRDefault="00674D5F" w:rsidP="005A2F27"/>
    <w:p w:rsidR="00674D5F" w:rsidRPr="005A2F27" w:rsidRDefault="00AA08FA" w:rsidP="005A2F27">
      <w:pPr>
        <w:pStyle w:val="Overskrift1"/>
      </w:pPr>
      <w:bookmarkStart w:id="0" w:name="_GoBack"/>
      <w:r>
        <w:rPr>
          <w:noProof/>
        </w:rPr>
        <w:drawing>
          <wp:anchor distT="0" distB="0" distL="114300" distR="114300" simplePos="0" relativeHeight="251657728" behindDoc="0" locked="0" layoutInCell="1" allowOverlap="1">
            <wp:simplePos x="0" y="0"/>
            <wp:positionH relativeFrom="column">
              <wp:posOffset>4787265</wp:posOffset>
            </wp:positionH>
            <wp:positionV relativeFrom="paragraph">
              <wp:posOffset>33655</wp:posOffset>
            </wp:positionV>
            <wp:extent cx="1329690" cy="1978025"/>
            <wp:effectExtent l="19050" t="0" r="3810" b="0"/>
            <wp:wrapSquare wrapText="bothSides"/>
            <wp:docPr id="2" name="Billede 2" descr="The Number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he Number 23">
                      <a:hlinkClick r:id="rId6" tooltip="&quot;The Number 23&quot;"/>
                    </pic:cNvPr>
                    <pic:cNvPicPr>
                      <a:picLocks noChangeAspect="1" noChangeArrowheads="1"/>
                    </pic:cNvPicPr>
                  </pic:nvPicPr>
                  <pic:blipFill>
                    <a:blip r:embed="rId7" r:link="rId8"/>
                    <a:srcRect/>
                    <a:stretch>
                      <a:fillRect/>
                    </a:stretch>
                  </pic:blipFill>
                  <pic:spPr bwMode="auto">
                    <a:xfrm>
                      <a:off x="0" y="0"/>
                      <a:ext cx="1329690" cy="1978025"/>
                    </a:xfrm>
                    <a:prstGeom prst="rect">
                      <a:avLst/>
                    </a:prstGeom>
                    <a:noFill/>
                    <a:ln w="9525">
                      <a:noFill/>
                      <a:miter lim="800000"/>
                      <a:headEnd/>
                      <a:tailEnd/>
                    </a:ln>
                  </pic:spPr>
                </pic:pic>
              </a:graphicData>
            </a:graphic>
          </wp:anchor>
        </w:drawing>
      </w:r>
      <w:bookmarkEnd w:id="0"/>
      <w:r w:rsidR="00674D5F" w:rsidRPr="005A2F27">
        <w:t xml:space="preserve">Forfulgt af </w:t>
      </w:r>
      <w:proofErr w:type="gramStart"/>
      <w:r w:rsidR="00674D5F" w:rsidRPr="005A2F27">
        <w:t>e</w:t>
      </w:r>
      <w:r w:rsidR="0008643C">
        <w:t>n</w:t>
      </w:r>
      <w:proofErr w:type="gramEnd"/>
      <w:r w:rsidR="00674D5F" w:rsidRPr="005A2F27">
        <w:t xml:space="preserve"> magisk tal</w:t>
      </w:r>
    </w:p>
    <w:p w:rsidR="005A2F27" w:rsidRDefault="00674D5F" w:rsidP="005A2F27">
      <w:pPr>
        <w:pStyle w:val="Overskrift2"/>
      </w:pPr>
      <w:r w:rsidRPr="005A2F27">
        <w:t xml:space="preserve">Film: »The </w:t>
      </w:r>
      <w:proofErr w:type="spellStart"/>
      <w:r w:rsidRPr="005A2F27">
        <w:t>Number</w:t>
      </w:r>
      <w:proofErr w:type="spellEnd"/>
      <w:r w:rsidRPr="005A2F27">
        <w:t xml:space="preserve"> 23« </w:t>
      </w:r>
    </w:p>
    <w:p w:rsidR="005A2F27" w:rsidRPr="005A2F27" w:rsidRDefault="005A2F27" w:rsidP="005A2F27"/>
    <w:p w:rsidR="00674D5F" w:rsidRPr="005A2F27" w:rsidRDefault="00674D5F" w:rsidP="005A2F27">
      <w:pPr>
        <w:pStyle w:val="Indledning"/>
      </w:pPr>
      <w:r w:rsidRPr="005A2F27">
        <w:t xml:space="preserve">Thrilleren »The </w:t>
      </w:r>
      <w:proofErr w:type="spellStart"/>
      <w:r w:rsidRPr="005A2F27">
        <w:t>Number</w:t>
      </w:r>
      <w:proofErr w:type="spellEnd"/>
      <w:r w:rsidRPr="005A2F27">
        <w:t xml:space="preserve"> 23« er fyldt med underholdende vrøvl plus en stærk præstation af Jim </w:t>
      </w:r>
      <w:proofErr w:type="spellStart"/>
      <w:r w:rsidRPr="005A2F27">
        <w:t>Carrey</w:t>
      </w:r>
      <w:proofErr w:type="spellEnd"/>
      <w:r w:rsidRPr="005A2F27">
        <w:t xml:space="preserve">. </w:t>
      </w:r>
    </w:p>
    <w:p w:rsidR="00674D5F" w:rsidRPr="005A2F27" w:rsidRDefault="00674D5F" w:rsidP="005A2F27"/>
    <w:p w:rsidR="00674D5F" w:rsidRPr="005A2F27" w:rsidRDefault="00674D5F" w:rsidP="005A2F27">
      <w:r w:rsidRPr="005A2F27">
        <w:t xml:space="preserve">Hvorfor er treogtyve særlig </w:t>
      </w:r>
      <w:proofErr w:type="spellStart"/>
      <w:r w:rsidRPr="005A2F27">
        <w:t>interesant</w:t>
      </w:r>
      <w:proofErr w:type="spellEnd"/>
      <w:r w:rsidRPr="005A2F27">
        <w:t xml:space="preserve">? </w:t>
      </w:r>
    </w:p>
    <w:p w:rsidR="00674D5F" w:rsidRPr="005A2F27" w:rsidRDefault="00674D5F" w:rsidP="005A2F27">
      <w:r w:rsidRPr="005A2F27">
        <w:t xml:space="preserve">Fordi det er tallet, som hemmeligt styrer alt her i verden - fødsel og død, krig og fred, fortid og fremtid. </w:t>
      </w:r>
      <w:proofErr w:type="gramStart"/>
      <w:r w:rsidRPr="005A2F27">
        <w:t>Når</w:t>
      </w:r>
      <w:proofErr w:type="gramEnd"/>
      <w:r w:rsidRPr="005A2F27">
        <w:t xml:space="preserve"> </w:t>
      </w:r>
      <w:proofErr w:type="gramStart"/>
      <w:r w:rsidRPr="005A2F27">
        <w:t>først</w:t>
      </w:r>
      <w:proofErr w:type="gramEnd"/>
      <w:r w:rsidRPr="005A2F27">
        <w:t xml:space="preserve"> man har fået blik for det, kan man gennemskue, at tallet 23 gemmer sig overalt og har en mægtig </w:t>
      </w:r>
      <w:proofErr w:type="spellStart"/>
      <w:r w:rsidRPr="005A2F27">
        <w:t>skjul</w:t>
      </w:r>
      <w:r w:rsidR="008E4219">
        <w:t>d</w:t>
      </w:r>
      <w:r w:rsidRPr="005A2F27">
        <w:t>t</w:t>
      </w:r>
      <w:proofErr w:type="spellEnd"/>
      <w:r w:rsidRPr="005A2F27">
        <w:t xml:space="preserve"> magt. </w:t>
      </w:r>
    </w:p>
    <w:p w:rsidR="00674D5F" w:rsidRPr="005A2F27" w:rsidRDefault="00674D5F" w:rsidP="005A2F27">
      <w:r w:rsidRPr="005A2F27">
        <w:t xml:space="preserve">Man skal ganske vist være </w:t>
      </w:r>
      <w:proofErr w:type="spellStart"/>
      <w:r w:rsidRPr="005A2F27">
        <w:t>ik</w:t>
      </w:r>
      <w:r w:rsidR="008D0CAD">
        <w:t>k</w:t>
      </w:r>
      <w:r w:rsidRPr="005A2F27">
        <w:t>ke</w:t>
      </w:r>
      <w:proofErr w:type="spellEnd"/>
      <w:r w:rsidRPr="005A2F27">
        <w:t xml:space="preserve"> så lidt paranoid for at få denne indsigt, og det bliver den flinke Walter </w:t>
      </w:r>
      <w:proofErr w:type="spellStart"/>
      <w:r w:rsidRPr="005A2F27">
        <w:t>Sparrow</w:t>
      </w:r>
      <w:proofErr w:type="spellEnd"/>
      <w:r w:rsidRPr="005A2F27">
        <w:t xml:space="preserve"> i »The </w:t>
      </w:r>
      <w:proofErr w:type="spellStart"/>
      <w:r w:rsidRPr="005A2F27">
        <w:t>Number</w:t>
      </w:r>
      <w:proofErr w:type="spellEnd"/>
      <w:r w:rsidRPr="005A2F27">
        <w:t xml:space="preserve"> 23« så sandelig også. Han lever ellers en ganske normal tilværelse med sød kone, kvik søn og hæderlig</w:t>
      </w:r>
      <w:r w:rsidR="0008643C">
        <w:t>t</w:t>
      </w:r>
      <w:r w:rsidRPr="005A2F27">
        <w:t xml:space="preserve"> job som hundefanger, men da han begynder at læse den mystiske bog »The </w:t>
      </w:r>
      <w:proofErr w:type="spellStart"/>
      <w:r w:rsidRPr="005A2F27">
        <w:t>Number</w:t>
      </w:r>
      <w:proofErr w:type="spellEnd"/>
      <w:r w:rsidRPr="005A2F27">
        <w:t xml:space="preserve"> 23«- der er udgivet på eget </w:t>
      </w:r>
      <w:proofErr w:type="spellStart"/>
      <w:r w:rsidRPr="005A2F27">
        <w:t>for</w:t>
      </w:r>
      <w:r w:rsidR="008D0CAD">
        <w:t>e</w:t>
      </w:r>
      <w:r w:rsidRPr="005A2F27">
        <w:t>lag</w:t>
      </w:r>
      <w:proofErr w:type="spellEnd"/>
      <w:r w:rsidRPr="005A2F27">
        <w:t xml:space="preserve"> af en ukendt forfatter og tilsyneladende kun findes i et enkelt eksemplar - </w:t>
      </w:r>
      <w:proofErr w:type="spellStart"/>
      <w:r w:rsidRPr="005A2F27">
        <w:t>identifi</w:t>
      </w:r>
      <w:r w:rsidR="0008643C">
        <w:t>s</w:t>
      </w:r>
      <w:r w:rsidRPr="005A2F27">
        <w:t>erer</w:t>
      </w:r>
      <w:proofErr w:type="spellEnd"/>
      <w:r w:rsidRPr="005A2F27">
        <w:t xml:space="preserve"> han sig mere og mere med bogens hovedperson, </w:t>
      </w:r>
      <w:proofErr w:type="spellStart"/>
      <w:r w:rsidRPr="005A2F27">
        <w:t>de</w:t>
      </w:r>
      <w:r w:rsidR="0008643C">
        <w:t>d</w:t>
      </w:r>
      <w:r w:rsidRPr="005A2F27">
        <w:t>ektiven</w:t>
      </w:r>
      <w:proofErr w:type="spellEnd"/>
      <w:r w:rsidRPr="005A2F27">
        <w:t xml:space="preserve"> </w:t>
      </w:r>
      <w:proofErr w:type="spellStart"/>
      <w:r w:rsidRPr="005A2F27">
        <w:t>Fingerling</w:t>
      </w:r>
      <w:proofErr w:type="spellEnd"/>
      <w:r w:rsidRPr="005A2F27">
        <w:t xml:space="preserve">, og begynder dermed at bemærke tallet 23s dunkle og dog demonstrative optræden alle vegne. </w:t>
      </w:r>
    </w:p>
    <w:p w:rsidR="00674D5F" w:rsidRPr="005A2F27" w:rsidRDefault="00674D5F" w:rsidP="005A2F27">
      <w:r w:rsidRPr="005A2F27">
        <w:t xml:space="preserve">Den besatte Walters feberhede fantasier om </w:t>
      </w:r>
      <w:proofErr w:type="spellStart"/>
      <w:r w:rsidRPr="005A2F27">
        <w:t>Fingerling</w:t>
      </w:r>
      <w:proofErr w:type="spellEnd"/>
      <w:r w:rsidRPr="005A2F27">
        <w:t xml:space="preserve"> illustreres fyldigt i filmen og giver instruktøren Joel Schumacher lejlighed til at bevæge sig frem og tilbage mellem hverdagsrealisme og stiliseret film </w:t>
      </w:r>
      <w:proofErr w:type="spellStart"/>
      <w:r w:rsidRPr="005A2F27">
        <w:t>noir</w:t>
      </w:r>
      <w:proofErr w:type="spellEnd"/>
      <w:r w:rsidRPr="005A2F27">
        <w:t xml:space="preserve"> næsten à la filmen »Sin City«. Det damper af depraveret sex og blodig vold i </w:t>
      </w:r>
      <w:proofErr w:type="spellStart"/>
      <w:r w:rsidRPr="005A2F27">
        <w:t>Fingerlings</w:t>
      </w:r>
      <w:proofErr w:type="spellEnd"/>
      <w:r w:rsidRPr="005A2F27">
        <w:t xml:space="preserve"> farlige univers, </w:t>
      </w:r>
      <w:proofErr w:type="spellStart"/>
      <w:r w:rsidRPr="005A2F27">
        <w:t>mensbekymringen</w:t>
      </w:r>
      <w:proofErr w:type="spellEnd"/>
      <w:r w:rsidRPr="005A2F27">
        <w:t xml:space="preserve"> til gengæld breder sig i Walters mere civiliserede verden, for manden er tydeligvis på vej ud ad en eller anden selvdestruktiv mental tangent. </w:t>
      </w:r>
    </w:p>
    <w:p w:rsidR="00674D5F" w:rsidRPr="005A2F27" w:rsidRDefault="00674D5F" w:rsidP="005A2F27">
      <w:r w:rsidRPr="005A2F27">
        <w:t xml:space="preserve">Nogenlunde samme manøvre foretager selve filmen, der dyrker et </w:t>
      </w:r>
      <w:proofErr w:type="spellStart"/>
      <w:r w:rsidRPr="005A2F27">
        <w:t>numerologisk</w:t>
      </w:r>
      <w:proofErr w:type="spellEnd"/>
      <w:r w:rsidRPr="005A2F27">
        <w:t xml:space="preserve"> baseret vanvid, som i begyndelsen bevæger sig i luntetrav og s</w:t>
      </w:r>
      <w:r w:rsidR="0008643C">
        <w:t xml:space="preserve">iden galoperer mere og mere </w:t>
      </w:r>
      <w:proofErr w:type="spellStart"/>
      <w:r w:rsidR="0008643C">
        <w:t>vil</w:t>
      </w:r>
      <w:r w:rsidRPr="005A2F27">
        <w:t>t</w:t>
      </w:r>
      <w:proofErr w:type="spellEnd"/>
      <w:r w:rsidRPr="005A2F27">
        <w:t xml:space="preserve"> på vej mod totalt rablende anarki. Ganske vist forsøger </w:t>
      </w:r>
      <w:proofErr w:type="spellStart"/>
      <w:r w:rsidRPr="005A2F27">
        <w:t>Fernley</w:t>
      </w:r>
      <w:proofErr w:type="spellEnd"/>
      <w:r w:rsidRPr="005A2F27">
        <w:t xml:space="preserve"> Phillips' manuskript med en </w:t>
      </w:r>
      <w:proofErr w:type="spellStart"/>
      <w:r w:rsidRPr="005A2F27">
        <w:t>afsluttene</w:t>
      </w:r>
      <w:proofErr w:type="spellEnd"/>
      <w:r w:rsidRPr="005A2F27">
        <w:t xml:space="preserve"> sløjfe på historien at servere os en form </w:t>
      </w:r>
      <w:proofErr w:type="spellStart"/>
      <w:r w:rsidRPr="005A2F27">
        <w:t>forforklaring</w:t>
      </w:r>
      <w:proofErr w:type="spellEnd"/>
      <w:r w:rsidRPr="005A2F27">
        <w:t xml:space="preserve"> på Walters bizarre besættelse af </w:t>
      </w:r>
      <w:proofErr w:type="spellStart"/>
      <w:r w:rsidRPr="005A2F27">
        <w:t>Fingerling</w:t>
      </w:r>
      <w:proofErr w:type="spellEnd"/>
      <w:r w:rsidRPr="005A2F27">
        <w:t xml:space="preserve"> og hans 23-taller, men den virker så vildt konstrueret, at man skal være meget storsindet for at godtage den. </w:t>
      </w:r>
    </w:p>
    <w:p w:rsidR="00674D5F" w:rsidRPr="005A2F27" w:rsidRDefault="00674D5F" w:rsidP="005A2F27">
      <w:r w:rsidRPr="005A2F27">
        <w:t xml:space="preserve">På sin vis er det også ligegyldigt, for »The </w:t>
      </w:r>
      <w:proofErr w:type="spellStart"/>
      <w:r w:rsidRPr="005A2F27">
        <w:t>Number</w:t>
      </w:r>
      <w:proofErr w:type="spellEnd"/>
      <w:r w:rsidRPr="005A2F27">
        <w:t xml:space="preserve"> 23« opleves bedst som </w:t>
      </w:r>
      <w:proofErr w:type="gramStart"/>
      <w:r w:rsidRPr="005A2F27">
        <w:t>e</w:t>
      </w:r>
      <w:r w:rsidR="0008643C">
        <w:t>t</w:t>
      </w:r>
      <w:proofErr w:type="gramEnd"/>
      <w:r w:rsidRPr="005A2F27">
        <w:t xml:space="preserve"> logik-foragtende thriller om manisk paranoia og skræmmende mareridt. Som sådan er filmen virkningsfuldt instrueret med rasende opfindsom dynamik af den erfarne Joel Schumacher samt stærkt spillet af Jim </w:t>
      </w:r>
      <w:proofErr w:type="spellStart"/>
      <w:r w:rsidRPr="005A2F27">
        <w:t>Carrey</w:t>
      </w:r>
      <w:proofErr w:type="spellEnd"/>
      <w:r w:rsidRPr="005A2F27">
        <w:t xml:space="preserve">, der har pakket alle sine sædvanlige groteske grimasser langt væk og disciplineret yder sin karrieres hidtil bedste præstation som kriseramt menigmand splittet mellem kærligheden til sin familie og den voldsomme trang til at gå i </w:t>
      </w:r>
      <w:proofErr w:type="spellStart"/>
      <w:r w:rsidRPr="005A2F27">
        <w:t>Fingerlings</w:t>
      </w:r>
      <w:proofErr w:type="spellEnd"/>
      <w:r w:rsidRPr="005A2F27">
        <w:t xml:space="preserve"> fodspor - den hårdkogte detektiv spilles </w:t>
      </w:r>
      <w:r w:rsidRPr="005A2F27">
        <w:lastRenderedPageBreak/>
        <w:t xml:space="preserve">også af Jim </w:t>
      </w:r>
      <w:proofErr w:type="spellStart"/>
      <w:r w:rsidRPr="005A2F27">
        <w:t>Carrey</w:t>
      </w:r>
      <w:proofErr w:type="spellEnd"/>
      <w:r w:rsidRPr="005A2F27">
        <w:t>, mens den for sjældent sete Virginia Madsen leverer e</w:t>
      </w:r>
      <w:r w:rsidR="0008643C">
        <w:t>n</w:t>
      </w:r>
      <w:r w:rsidRPr="005A2F27">
        <w:t xml:space="preserve"> begavet indsats som både Walters loyale kone og fantasiverdenens forførende femme fatale </w:t>
      </w:r>
      <w:proofErr w:type="spellStart"/>
      <w:r w:rsidRPr="005A2F27">
        <w:t>Fabrizia</w:t>
      </w:r>
      <w:proofErr w:type="spellEnd"/>
      <w:r w:rsidRPr="005A2F27">
        <w:t xml:space="preserve">. </w:t>
      </w:r>
    </w:p>
    <w:p w:rsidR="00674D5F" w:rsidRPr="005A2F27" w:rsidRDefault="00674D5F" w:rsidP="005A2F27">
      <w:r w:rsidRPr="005A2F27">
        <w:t xml:space="preserve">Med andre ord er »The </w:t>
      </w:r>
      <w:proofErr w:type="spellStart"/>
      <w:r w:rsidRPr="005A2F27">
        <w:t>Number</w:t>
      </w:r>
      <w:proofErr w:type="spellEnd"/>
      <w:r w:rsidRPr="005A2F27">
        <w:t xml:space="preserve"> 23« e</w:t>
      </w:r>
      <w:r w:rsidR="0008643C">
        <w:t>n</w:t>
      </w:r>
      <w:r w:rsidRPr="005A2F27">
        <w:t xml:space="preserve"> effektivt underholdende portion forrykt nonsens - med mindre der virkelig er noget om, at tallet 23 for den klartskuende vise</w:t>
      </w:r>
      <w:r w:rsidR="0008643C">
        <w:t>r</w:t>
      </w:r>
      <w:r w:rsidRPr="005A2F27">
        <w:t xml:space="preserve"> sig alle mulige uventede steder? </w:t>
      </w:r>
    </w:p>
    <w:p w:rsidR="00674D5F" w:rsidRDefault="00674D5F" w:rsidP="005A2F27">
      <w:r w:rsidRPr="005A2F27">
        <w:t>Tæl engang disse bogstaver.</w:t>
      </w:r>
    </w:p>
    <w:sectPr w:rsidR="00674D5F" w:rsidSect="00A054FE">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D5F"/>
    <w:rsid w:val="0008643C"/>
    <w:rsid w:val="005A2F27"/>
    <w:rsid w:val="00671392"/>
    <w:rsid w:val="00674D5F"/>
    <w:rsid w:val="006C0BD7"/>
    <w:rsid w:val="007B3A83"/>
    <w:rsid w:val="007D0B4C"/>
    <w:rsid w:val="008D0CAD"/>
    <w:rsid w:val="008E4219"/>
    <w:rsid w:val="00A054FE"/>
    <w:rsid w:val="00A15A8D"/>
    <w:rsid w:val="00AA08FA"/>
    <w:rsid w:val="00C66B96"/>
    <w:rsid w:val="00D3390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08FA"/>
    <w:pPr>
      <w:spacing w:after="180"/>
    </w:pPr>
    <w:rPr>
      <w:rFonts w:ascii="Calibri" w:hAnsi="Calibri"/>
      <w:sz w:val="24"/>
      <w:szCs w:val="24"/>
    </w:rPr>
  </w:style>
  <w:style w:type="paragraph" w:styleId="Overskrift1">
    <w:name w:val="heading 1"/>
    <w:basedOn w:val="Normal"/>
    <w:next w:val="Normal"/>
    <w:qFormat/>
    <w:rsid w:val="005A2F27"/>
    <w:pPr>
      <w:keepNext/>
      <w:spacing w:before="60" w:after="480"/>
      <w:outlineLvl w:val="0"/>
    </w:pPr>
    <w:rPr>
      <w:rFonts w:cs="Arial"/>
      <w:b/>
      <w:bCs/>
      <w:kern w:val="32"/>
      <w:sz w:val="44"/>
      <w:szCs w:val="32"/>
    </w:rPr>
  </w:style>
  <w:style w:type="paragraph" w:styleId="Overskrift2">
    <w:name w:val="heading 2"/>
    <w:basedOn w:val="Normal"/>
    <w:next w:val="Normal"/>
    <w:qFormat/>
    <w:rsid w:val="005A2F27"/>
    <w:pPr>
      <w:keepNext/>
      <w:spacing w:before="240" w:after="60"/>
      <w:outlineLvl w:val="1"/>
    </w:pPr>
    <w:rPr>
      <w:rFonts w:cs="Arial"/>
      <w:b/>
      <w:bCs/>
      <w:iCs/>
      <w:szCs w:val="28"/>
    </w:rPr>
  </w:style>
  <w:style w:type="paragraph" w:styleId="Overskrift3">
    <w:name w:val="heading 3"/>
    <w:basedOn w:val="Normal"/>
    <w:next w:val="Normal"/>
    <w:qFormat/>
    <w:rsid w:val="005A2F27"/>
    <w:pPr>
      <w:keepNext/>
      <w:spacing w:before="240" w:after="60"/>
      <w:outlineLvl w:val="2"/>
    </w:pPr>
    <w:rPr>
      <w:rFonts w:cs="Arial"/>
      <w:b/>
      <w:bCs/>
      <w:i/>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674D5F"/>
    <w:rPr>
      <w:color w:val="003366"/>
      <w:u w:val="single"/>
    </w:rPr>
  </w:style>
  <w:style w:type="paragraph" w:styleId="NormalWeb">
    <w:name w:val="Normal (Web)"/>
    <w:basedOn w:val="Normal"/>
    <w:rsid w:val="00674D5F"/>
    <w:pPr>
      <w:spacing w:before="100" w:beforeAutospacing="1" w:after="100" w:afterAutospacing="1"/>
    </w:pPr>
    <w:rPr>
      <w:rFonts w:ascii="Times New Roman" w:hAnsi="Times New Roman"/>
    </w:rPr>
  </w:style>
  <w:style w:type="paragraph" w:customStyle="1" w:styleId="Indledning">
    <w:name w:val="Indledning"/>
    <w:basedOn w:val="Normal"/>
    <w:next w:val="Normal"/>
    <w:rsid w:val="005A2F27"/>
    <w:rPr>
      <w:b/>
    </w:rPr>
  </w:style>
  <w:style w:type="paragraph" w:customStyle="1" w:styleId="FilmKilde">
    <w:name w:val="FilmKilde"/>
    <w:basedOn w:val="Normal"/>
    <w:next w:val="Normal"/>
    <w:rsid w:val="005A2F27"/>
    <w:pPr>
      <w:shd w:val="clear" w:color="auto" w:fill="000000"/>
      <w:spacing w:after="0"/>
    </w:pPr>
    <w:rPr>
      <w:b/>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08FA"/>
    <w:pPr>
      <w:spacing w:after="180"/>
    </w:pPr>
    <w:rPr>
      <w:rFonts w:ascii="Calibri" w:hAnsi="Calibri"/>
      <w:sz w:val="24"/>
      <w:szCs w:val="24"/>
    </w:rPr>
  </w:style>
  <w:style w:type="paragraph" w:styleId="Overskrift1">
    <w:name w:val="heading 1"/>
    <w:basedOn w:val="Normal"/>
    <w:next w:val="Normal"/>
    <w:qFormat/>
    <w:rsid w:val="005A2F27"/>
    <w:pPr>
      <w:keepNext/>
      <w:spacing w:before="60" w:after="480"/>
      <w:outlineLvl w:val="0"/>
    </w:pPr>
    <w:rPr>
      <w:rFonts w:cs="Arial"/>
      <w:b/>
      <w:bCs/>
      <w:kern w:val="32"/>
      <w:sz w:val="44"/>
      <w:szCs w:val="32"/>
    </w:rPr>
  </w:style>
  <w:style w:type="paragraph" w:styleId="Overskrift2">
    <w:name w:val="heading 2"/>
    <w:basedOn w:val="Normal"/>
    <w:next w:val="Normal"/>
    <w:qFormat/>
    <w:rsid w:val="005A2F27"/>
    <w:pPr>
      <w:keepNext/>
      <w:spacing w:before="240" w:after="60"/>
      <w:outlineLvl w:val="1"/>
    </w:pPr>
    <w:rPr>
      <w:rFonts w:cs="Arial"/>
      <w:b/>
      <w:bCs/>
      <w:iCs/>
      <w:szCs w:val="28"/>
    </w:rPr>
  </w:style>
  <w:style w:type="paragraph" w:styleId="Overskrift3">
    <w:name w:val="heading 3"/>
    <w:basedOn w:val="Normal"/>
    <w:next w:val="Normal"/>
    <w:qFormat/>
    <w:rsid w:val="005A2F27"/>
    <w:pPr>
      <w:keepNext/>
      <w:spacing w:before="240" w:after="60"/>
      <w:outlineLvl w:val="2"/>
    </w:pPr>
    <w:rPr>
      <w:rFonts w:cs="Arial"/>
      <w:b/>
      <w:bCs/>
      <w:i/>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674D5F"/>
    <w:rPr>
      <w:color w:val="003366"/>
      <w:u w:val="single"/>
    </w:rPr>
  </w:style>
  <w:style w:type="paragraph" w:styleId="NormalWeb">
    <w:name w:val="Normal (Web)"/>
    <w:basedOn w:val="Normal"/>
    <w:rsid w:val="00674D5F"/>
    <w:pPr>
      <w:spacing w:before="100" w:beforeAutospacing="1" w:after="100" w:afterAutospacing="1"/>
    </w:pPr>
    <w:rPr>
      <w:rFonts w:ascii="Times New Roman" w:hAnsi="Times New Roman"/>
    </w:rPr>
  </w:style>
  <w:style w:type="paragraph" w:customStyle="1" w:styleId="Indledning">
    <w:name w:val="Indledning"/>
    <w:basedOn w:val="Normal"/>
    <w:next w:val="Normal"/>
    <w:rsid w:val="005A2F27"/>
    <w:rPr>
      <w:b/>
    </w:rPr>
  </w:style>
  <w:style w:type="paragraph" w:customStyle="1" w:styleId="FilmKilde">
    <w:name w:val="FilmKilde"/>
    <w:basedOn w:val="Normal"/>
    <w:next w:val="Normal"/>
    <w:rsid w:val="005A2F27"/>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310573">
      <w:bodyDiv w:val="1"/>
      <w:marLeft w:val="0"/>
      <w:marRight w:val="0"/>
      <w:marTop w:val="0"/>
      <w:marBottom w:val="0"/>
      <w:divBdr>
        <w:top w:val="none" w:sz="0" w:space="0" w:color="auto"/>
        <w:left w:val="none" w:sz="0" w:space="0" w:color="auto"/>
        <w:bottom w:val="none" w:sz="0" w:space="0" w:color="auto"/>
        <w:right w:val="none" w:sz="0" w:space="0" w:color="auto"/>
      </w:divBdr>
      <w:divsChild>
        <w:div w:id="768701775">
          <w:marLeft w:val="0"/>
          <w:marRight w:val="0"/>
          <w:marTop w:val="100"/>
          <w:marBottom w:val="100"/>
          <w:divBdr>
            <w:top w:val="none" w:sz="0" w:space="0" w:color="auto"/>
            <w:left w:val="none" w:sz="0" w:space="0" w:color="auto"/>
            <w:bottom w:val="none" w:sz="0" w:space="0" w:color="auto"/>
            <w:right w:val="none" w:sz="0" w:space="0" w:color="auto"/>
          </w:divBdr>
          <w:divsChild>
            <w:div w:id="647051623">
              <w:marLeft w:val="0"/>
              <w:marRight w:val="0"/>
              <w:marTop w:val="100"/>
              <w:marBottom w:val="100"/>
              <w:divBdr>
                <w:top w:val="single" w:sz="2" w:space="0" w:color="CCCCCC"/>
                <w:left w:val="single" w:sz="6" w:space="0" w:color="CCCCCC"/>
                <w:bottom w:val="single" w:sz="6" w:space="0" w:color="CCCCCC"/>
                <w:right w:val="single" w:sz="6" w:space="0" w:color="CCCCCC"/>
              </w:divBdr>
              <w:divsChild>
                <w:div w:id="1499685108">
                  <w:marLeft w:val="0"/>
                  <w:marRight w:val="0"/>
                  <w:marTop w:val="0"/>
                  <w:marBottom w:val="0"/>
                  <w:divBdr>
                    <w:top w:val="none" w:sz="0" w:space="0" w:color="auto"/>
                    <w:left w:val="single" w:sz="2" w:space="0" w:color="EBEBEB"/>
                    <w:bottom w:val="none" w:sz="0" w:space="0" w:color="auto"/>
                    <w:right w:val="none" w:sz="0" w:space="0" w:color="auto"/>
                  </w:divBdr>
                  <w:divsChild>
                    <w:div w:id="946692492">
                      <w:marLeft w:val="0"/>
                      <w:marRight w:val="0"/>
                      <w:marTop w:val="0"/>
                      <w:marBottom w:val="0"/>
                      <w:divBdr>
                        <w:top w:val="none" w:sz="0" w:space="0" w:color="auto"/>
                        <w:left w:val="none" w:sz="0" w:space="0" w:color="auto"/>
                        <w:bottom w:val="none" w:sz="0" w:space="0" w:color="auto"/>
                        <w:right w:val="none" w:sz="0" w:space="0" w:color="auto"/>
                      </w:divBdr>
                      <w:divsChild>
                        <w:div w:id="1015573176">
                          <w:marLeft w:val="84"/>
                          <w:marRight w:val="0"/>
                          <w:marTop w:val="0"/>
                          <w:marBottom w:val="0"/>
                          <w:divBdr>
                            <w:top w:val="single" w:sz="2" w:space="8" w:color="000000"/>
                            <w:left w:val="single" w:sz="2" w:space="8" w:color="000000"/>
                            <w:bottom w:val="single" w:sz="2" w:space="8" w:color="000000"/>
                            <w:right w:val="single" w:sz="2" w:space="8" w:color="000000"/>
                          </w:divBdr>
                          <w:divsChild>
                            <w:div w:id="308480399">
                              <w:marLeft w:val="0"/>
                              <w:marRight w:val="0"/>
                              <w:marTop w:val="0"/>
                              <w:marBottom w:val="0"/>
                              <w:divBdr>
                                <w:top w:val="none" w:sz="0" w:space="0" w:color="auto"/>
                                <w:left w:val="none" w:sz="0" w:space="0" w:color="auto"/>
                                <w:bottom w:val="none" w:sz="0" w:space="0" w:color="auto"/>
                                <w:right w:val="none" w:sz="0" w:space="0" w:color="auto"/>
                              </w:divBdr>
                              <w:divsChild>
                                <w:div w:id="1081609504">
                                  <w:marLeft w:val="0"/>
                                  <w:marRight w:val="167"/>
                                  <w:marTop w:val="0"/>
                                  <w:marBottom w:val="251"/>
                                  <w:divBdr>
                                    <w:top w:val="none" w:sz="0" w:space="0" w:color="auto"/>
                                    <w:left w:val="none" w:sz="0" w:space="0" w:color="auto"/>
                                    <w:bottom w:val="none" w:sz="0" w:space="0" w:color="auto"/>
                                    <w:right w:val="none" w:sz="0" w:space="0" w:color="auto"/>
                                  </w:divBdr>
                                </w:div>
                              </w:divsChild>
                            </w:div>
                            <w:div w:id="317929416">
                              <w:marLeft w:val="0"/>
                              <w:marRight w:val="0"/>
                              <w:marTop w:val="0"/>
                              <w:marBottom w:val="84"/>
                              <w:divBdr>
                                <w:top w:val="none" w:sz="0" w:space="0" w:color="auto"/>
                                <w:left w:val="none" w:sz="0" w:space="0" w:color="auto"/>
                                <w:bottom w:val="none" w:sz="0" w:space="0" w:color="auto"/>
                                <w:right w:val="none" w:sz="0" w:space="0" w:color="auto"/>
                              </w:divBdr>
                            </w:div>
                            <w:div w:id="1659843768">
                              <w:marLeft w:val="0"/>
                              <w:marRight w:val="0"/>
                              <w:marTop w:val="0"/>
                              <w:marBottom w:val="33"/>
                              <w:divBdr>
                                <w:top w:val="none" w:sz="0" w:space="0" w:color="auto"/>
                                <w:left w:val="none" w:sz="0" w:space="0" w:color="auto"/>
                                <w:bottom w:val="none" w:sz="0" w:space="0" w:color="auto"/>
                                <w:right w:val="none" w:sz="0" w:space="0" w:color="auto"/>
                              </w:divBdr>
                            </w:div>
                            <w:div w:id="2087917721">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ia.ec.imdb.com/media/imdb/01/I/14/64/81/10m.jpg" TargetMode="Externa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imdb.com/title/tt0481369/photogallery"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13A06-B145-4A51-957C-F2AAB13FD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Filmanmeldelse.dot</Template>
  <TotalTime>10</TotalTime>
  <Pages>2</Pages>
  <Words>424</Words>
  <Characters>2587</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Filmanmeldelse – ”The Number 23”</vt:lpstr>
    </vt:vector>
  </TitlesOfParts>
  <Company>4D Konsulenterne</Company>
  <LinksUpToDate>false</LinksUpToDate>
  <CharactersWithSpaces>3005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”The Number 23”</dc:title>
  <dc:subject/>
  <dc:creator>Allan Clausen</dc:creator>
  <cp:keywords/>
  <dc:description/>
  <cp:lastModifiedBy>Allan Clausen</cp:lastModifiedBy>
  <cp:revision>7</cp:revision>
  <dcterms:created xsi:type="dcterms:W3CDTF">2007-04-23T10:53:00Z</dcterms:created>
  <dcterms:modified xsi:type="dcterms:W3CDTF">2011-08-18T08:14:00Z</dcterms:modified>
</cp:coreProperties>
</file>